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164AB" w14:textId="77777777" w:rsidR="00D83CAA" w:rsidRDefault="00D83CAA" w:rsidP="00D83CAA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John KYNBYTTE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bookmarkEnd w:id="0"/>
    <w:p w14:paraId="3A0FE078" w14:textId="77777777" w:rsidR="00D83CAA" w:rsidRDefault="00D83CAA" w:rsidP="00D83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Spalding, Lincolnshire. Tanner.</w:t>
      </w:r>
    </w:p>
    <w:p w14:paraId="0E232819" w14:textId="77777777" w:rsidR="00D83CAA" w:rsidRDefault="00D83CAA" w:rsidP="00D83CAA">
      <w:pPr>
        <w:rPr>
          <w:rFonts w:ascii="Times New Roman" w:hAnsi="Times New Roman" w:cs="Times New Roman"/>
        </w:rPr>
      </w:pPr>
    </w:p>
    <w:p w14:paraId="75C60C03" w14:textId="77777777" w:rsidR="00D83CAA" w:rsidRDefault="00D83CAA" w:rsidP="00D83CAA">
      <w:pPr>
        <w:rPr>
          <w:rFonts w:ascii="Times New Roman" w:hAnsi="Times New Roman" w:cs="Times New Roman"/>
        </w:rPr>
      </w:pPr>
    </w:p>
    <w:p w14:paraId="49C7D37D" w14:textId="77777777" w:rsidR="00D83CAA" w:rsidRDefault="00D83CAA" w:rsidP="00D83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Randeson</w:t>
      </w:r>
      <w:proofErr w:type="spellEnd"/>
      <w:r>
        <w:rPr>
          <w:rFonts w:ascii="Times New Roman" w:hAnsi="Times New Roman" w:cs="Times New Roman"/>
        </w:rPr>
        <w:t>(q.v.) brought a plaint of debt against him and John</w:t>
      </w:r>
    </w:p>
    <w:p w14:paraId="12093AC1" w14:textId="77777777" w:rsidR="00D83CAA" w:rsidRDefault="00D83CAA" w:rsidP="00D83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Glover of Pinchbeck(q.v.).</w:t>
      </w:r>
    </w:p>
    <w:p w14:paraId="071FB783" w14:textId="77777777" w:rsidR="00D83CAA" w:rsidRDefault="00D83CAA" w:rsidP="00D83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6CFD54F" w14:textId="77777777" w:rsidR="00D83CAA" w:rsidRDefault="00D83CAA" w:rsidP="00D83CAA">
      <w:pPr>
        <w:rPr>
          <w:rFonts w:ascii="Times New Roman" w:hAnsi="Times New Roman" w:cs="Times New Roman"/>
        </w:rPr>
      </w:pPr>
    </w:p>
    <w:p w14:paraId="4E3724CB" w14:textId="77777777" w:rsidR="00D83CAA" w:rsidRDefault="00D83CAA" w:rsidP="00D83CAA">
      <w:pPr>
        <w:rPr>
          <w:rFonts w:ascii="Times New Roman" w:hAnsi="Times New Roman" w:cs="Times New Roman"/>
        </w:rPr>
      </w:pPr>
    </w:p>
    <w:p w14:paraId="348B6B92" w14:textId="77777777" w:rsidR="00D83CAA" w:rsidRDefault="00D83CAA" w:rsidP="00D83C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November 2018</w:t>
      </w:r>
    </w:p>
    <w:p w14:paraId="0CEAD603" w14:textId="77777777" w:rsidR="006B2F86" w:rsidRPr="00E71FC3" w:rsidRDefault="00D83CA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D7DE3" w14:textId="77777777" w:rsidR="00D83CAA" w:rsidRDefault="00D83CAA" w:rsidP="00E71FC3">
      <w:r>
        <w:separator/>
      </w:r>
    </w:p>
  </w:endnote>
  <w:endnote w:type="continuationSeparator" w:id="0">
    <w:p w14:paraId="66D48C3B" w14:textId="77777777" w:rsidR="00D83CAA" w:rsidRDefault="00D83C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671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0F4FA" w14:textId="77777777" w:rsidR="00D83CAA" w:rsidRDefault="00D83CAA" w:rsidP="00E71FC3">
      <w:r>
        <w:separator/>
      </w:r>
    </w:p>
  </w:footnote>
  <w:footnote w:type="continuationSeparator" w:id="0">
    <w:p w14:paraId="53D2A5C7" w14:textId="77777777" w:rsidR="00D83CAA" w:rsidRDefault="00D83C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AA"/>
    <w:rsid w:val="001A7C09"/>
    <w:rsid w:val="00577BD5"/>
    <w:rsid w:val="00656CBA"/>
    <w:rsid w:val="006A1F77"/>
    <w:rsid w:val="00733BE7"/>
    <w:rsid w:val="00AB52E8"/>
    <w:rsid w:val="00B16D3F"/>
    <w:rsid w:val="00BB41AC"/>
    <w:rsid w:val="00D83C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539DB"/>
  <w15:chartTrackingRefBased/>
  <w15:docId w15:val="{E724E0A1-FBD6-4374-BC12-AF4D468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3C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83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2018-11-23T21:06:00Z</dcterms:created>
  <dcterms:modified xsi:type="dcterms:W3CDTF">2018-11-23T21:12:00Z</dcterms:modified>
</cp:coreProperties>
</file>